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0A789246"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 xml:space="preserve">Presentation </w:t>
      </w:r>
      <w:r w:rsidR="004113A9">
        <w:rPr>
          <w:rFonts w:ascii="Arial" w:hAnsi="Arial"/>
          <w:b/>
          <w:sz w:val="28"/>
        </w:rPr>
        <w:t xml:space="preserve">Explores </w:t>
      </w:r>
      <w:r w:rsidR="00BA248A">
        <w:rPr>
          <w:rFonts w:ascii="Arial" w:hAnsi="Arial"/>
          <w:b/>
          <w:sz w:val="28"/>
        </w:rPr>
        <w:t>African American Food Traditions in Kansas</w:t>
      </w:r>
    </w:p>
    <w:p w14:paraId="12D5AE9E" w14:textId="77777777" w:rsidR="00B5191C" w:rsidRPr="00DA5F45" w:rsidRDefault="00B5191C" w:rsidP="00B5191C">
      <w:pPr>
        <w:rPr>
          <w:rFonts w:ascii="Arial" w:hAnsi="Arial"/>
          <w:b/>
          <w:sz w:val="22"/>
        </w:rPr>
      </w:pPr>
    </w:p>
    <w:p w14:paraId="2A98ADE1" w14:textId="3E1CD1DF"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BA248A">
        <w:rPr>
          <w:rFonts w:ascii="Arial" w:hAnsi="Arial"/>
          <w:bCs/>
          <w:sz w:val="22"/>
        </w:rPr>
        <w:t>Food for the Journey: Kansas Stories</w:t>
      </w:r>
      <w:r w:rsidR="001D05DA">
        <w:rPr>
          <w:rFonts w:ascii="Arial" w:hAnsi="Arial"/>
          <w:bCs/>
          <w:sz w:val="22"/>
        </w:rPr>
        <w:t>,”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BA248A">
        <w:rPr>
          <w:rFonts w:ascii="Arial" w:hAnsi="Arial"/>
          <w:sz w:val="22"/>
        </w:rPr>
        <w:t>Theressa Rice</w:t>
      </w:r>
      <w:r w:rsidR="00BC7DCF">
        <w:rPr>
          <w:rFonts w:ascii="Arial" w:hAnsi="Arial"/>
          <w:sz w:val="22"/>
        </w:rPr>
        <w:t xml:space="preserve"> </w:t>
      </w:r>
      <w:r w:rsidR="001D05DA">
        <w:rPr>
          <w:rFonts w:ascii="Arial" w:hAnsi="Arial"/>
          <w:sz w:val="22"/>
        </w:rPr>
        <w:t>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B1B0F6E" w14:textId="4D090EAF" w:rsidR="00BC7DCF" w:rsidRDefault="00B5191C" w:rsidP="00EE45A2">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612E2937" w14:textId="77777777" w:rsidR="00F97198" w:rsidRDefault="00F97198" w:rsidP="00EE45A2">
      <w:pPr>
        <w:rPr>
          <w:rFonts w:ascii="Arial" w:hAnsi="Arial"/>
          <w:sz w:val="22"/>
        </w:rPr>
      </w:pPr>
    </w:p>
    <w:p w14:paraId="130D5D5D" w14:textId="353A1FD6" w:rsidR="00BA248A" w:rsidRDefault="00BA248A" w:rsidP="00EE45A2">
      <w:pPr>
        <w:rPr>
          <w:rFonts w:ascii="Arial" w:hAnsi="Arial"/>
          <w:sz w:val="22"/>
        </w:rPr>
      </w:pPr>
      <w:r>
        <w:rPr>
          <w:rFonts w:ascii="Arial" w:hAnsi="Arial"/>
          <w:sz w:val="22"/>
        </w:rPr>
        <w:t xml:space="preserve">As African Americans made their way to Kansas, what foods came with them? Theressa Rice’s presentation is rooted in stories – stories from her history, her grandparents’ farm, her family’s migration from Oklahoma and Texas, and the food that graced the table for Sunday Supper once they reached their destination. Some stories might sound familiar – hunting for rabbits, frying up chickens, </w:t>
      </w:r>
      <w:r w:rsidR="00624EBE">
        <w:rPr>
          <w:rFonts w:ascii="Arial" w:hAnsi="Arial"/>
          <w:sz w:val="22"/>
        </w:rPr>
        <w:t xml:space="preserve">boiling potatoes dug straight from the ground, and picking berries off the vine to make into a delicious pie. Audience members will connect to these timeless traditions that stretch across generations (and maybe even get a slice of homemade pie to try). </w:t>
      </w:r>
    </w:p>
    <w:p w14:paraId="21F75C2C" w14:textId="77777777" w:rsidR="00DA3C8F" w:rsidRPr="00EE45A2" w:rsidRDefault="00DA3C8F" w:rsidP="00EE45A2">
      <w:pPr>
        <w:rPr>
          <w:rFonts w:ascii="Arial" w:hAnsi="Arial"/>
          <w:sz w:val="22"/>
        </w:rPr>
      </w:pPr>
    </w:p>
    <w:p w14:paraId="114A2A29" w14:textId="05C3DD2C" w:rsidR="00F818CD" w:rsidRDefault="00624EBE" w:rsidP="00B5191C">
      <w:pPr>
        <w:rPr>
          <w:rFonts w:ascii="Arial" w:hAnsi="Arial"/>
          <w:sz w:val="22"/>
        </w:rPr>
      </w:pPr>
      <w:r>
        <w:rPr>
          <w:rFonts w:ascii="Arial" w:hAnsi="Arial"/>
          <w:sz w:val="22"/>
        </w:rPr>
        <w:t xml:space="preserve">Theressa Rice is a storyteller, baker, and small business owner. </w:t>
      </w:r>
    </w:p>
    <w:p w14:paraId="1A37B346" w14:textId="77777777" w:rsidR="00DA3C8F" w:rsidRDefault="00DA3C8F"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08B0C573"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624EBE">
        <w:rPr>
          <w:rFonts w:ascii="Arial" w:hAnsi="Arial"/>
          <w:bCs/>
          <w:sz w:val="22"/>
        </w:rPr>
        <w:t>Food for the Journey: Kansas Stories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68838B8A" w14:textId="153E2205" w:rsidR="00896C99" w:rsidRPr="00896C99" w:rsidRDefault="00B5191C" w:rsidP="00896C99">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 xml:space="preserve">Presentation </w:t>
      </w:r>
      <w:r w:rsidR="00427D76">
        <w:rPr>
          <w:rFonts w:ascii="Arial" w:hAnsi="Arial"/>
          <w:bCs/>
          <w:i/>
          <w:sz w:val="18"/>
        </w:rPr>
        <w:t xml:space="preserve">Explores </w:t>
      </w:r>
      <w:r w:rsidR="00624EBE">
        <w:rPr>
          <w:rFonts w:ascii="Arial" w:hAnsi="Arial"/>
          <w:bCs/>
          <w:i/>
          <w:sz w:val="18"/>
        </w:rPr>
        <w:t>African American Food Traditions in Kansas</w:t>
      </w:r>
    </w:p>
    <w:p w14:paraId="74832FE2" w14:textId="198D23D2" w:rsidR="00DE0316" w:rsidRPr="00DE0316" w:rsidRDefault="00DE0316" w:rsidP="00DE0316">
      <w:pPr>
        <w:rPr>
          <w:rFonts w:ascii="Arial" w:hAnsi="Arial"/>
          <w:bCs/>
          <w:i/>
          <w:sz w:val="18"/>
        </w:rPr>
      </w:pP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0160B"/>
    <w:rsid w:val="00013DAF"/>
    <w:rsid w:val="00062F08"/>
    <w:rsid w:val="0007296F"/>
    <w:rsid w:val="000A219C"/>
    <w:rsid w:val="000A4C31"/>
    <w:rsid w:val="000B18CE"/>
    <w:rsid w:val="000D2EF0"/>
    <w:rsid w:val="000E3D2C"/>
    <w:rsid w:val="000F43B9"/>
    <w:rsid w:val="001971D0"/>
    <w:rsid w:val="001D05DA"/>
    <w:rsid w:val="00236D65"/>
    <w:rsid w:val="00250E9C"/>
    <w:rsid w:val="002812E2"/>
    <w:rsid w:val="0028242A"/>
    <w:rsid w:val="002C37D7"/>
    <w:rsid w:val="002C3A5E"/>
    <w:rsid w:val="00321389"/>
    <w:rsid w:val="00327F8F"/>
    <w:rsid w:val="003426CD"/>
    <w:rsid w:val="00387898"/>
    <w:rsid w:val="003A11A9"/>
    <w:rsid w:val="003B5955"/>
    <w:rsid w:val="003D2C27"/>
    <w:rsid w:val="003F46C0"/>
    <w:rsid w:val="004113A9"/>
    <w:rsid w:val="00427D76"/>
    <w:rsid w:val="004A6BCB"/>
    <w:rsid w:val="004B6AE6"/>
    <w:rsid w:val="004C0BDE"/>
    <w:rsid w:val="004D7074"/>
    <w:rsid w:val="004E307D"/>
    <w:rsid w:val="004E5C51"/>
    <w:rsid w:val="004F7520"/>
    <w:rsid w:val="005740C9"/>
    <w:rsid w:val="00624EBE"/>
    <w:rsid w:val="006264D6"/>
    <w:rsid w:val="006268C3"/>
    <w:rsid w:val="0064353C"/>
    <w:rsid w:val="006A7862"/>
    <w:rsid w:val="006C00DB"/>
    <w:rsid w:val="006C04EF"/>
    <w:rsid w:val="00723370"/>
    <w:rsid w:val="007A60C7"/>
    <w:rsid w:val="007F553F"/>
    <w:rsid w:val="0081560B"/>
    <w:rsid w:val="008604D9"/>
    <w:rsid w:val="00864294"/>
    <w:rsid w:val="008768C5"/>
    <w:rsid w:val="00896C99"/>
    <w:rsid w:val="00927199"/>
    <w:rsid w:val="00947139"/>
    <w:rsid w:val="009636AD"/>
    <w:rsid w:val="00993261"/>
    <w:rsid w:val="009F77C1"/>
    <w:rsid w:val="00A06E35"/>
    <w:rsid w:val="00A25917"/>
    <w:rsid w:val="00A467A4"/>
    <w:rsid w:val="00A55874"/>
    <w:rsid w:val="00A708A0"/>
    <w:rsid w:val="00A86460"/>
    <w:rsid w:val="00AB7BE8"/>
    <w:rsid w:val="00AC627C"/>
    <w:rsid w:val="00AF5DA4"/>
    <w:rsid w:val="00B5191C"/>
    <w:rsid w:val="00B57B33"/>
    <w:rsid w:val="00B93869"/>
    <w:rsid w:val="00BA248A"/>
    <w:rsid w:val="00BC3B31"/>
    <w:rsid w:val="00BC7DCF"/>
    <w:rsid w:val="00BE4468"/>
    <w:rsid w:val="00BE661E"/>
    <w:rsid w:val="00BF7CDB"/>
    <w:rsid w:val="00C32CD9"/>
    <w:rsid w:val="00C7573F"/>
    <w:rsid w:val="00C83B9E"/>
    <w:rsid w:val="00CE4EEF"/>
    <w:rsid w:val="00D8298E"/>
    <w:rsid w:val="00D92EF1"/>
    <w:rsid w:val="00DA3C8F"/>
    <w:rsid w:val="00DA47D6"/>
    <w:rsid w:val="00DE0316"/>
    <w:rsid w:val="00E02FF0"/>
    <w:rsid w:val="00E268E2"/>
    <w:rsid w:val="00E83D83"/>
    <w:rsid w:val="00EA3D3A"/>
    <w:rsid w:val="00EE45A2"/>
    <w:rsid w:val="00F778D1"/>
    <w:rsid w:val="00F80953"/>
    <w:rsid w:val="00F80EA8"/>
    <w:rsid w:val="00F818CD"/>
    <w:rsid w:val="00F97198"/>
    <w:rsid w:val="00FC6ADD"/>
    <w:rsid w:val="00FD79A1"/>
    <w:rsid w:val="00FE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99BFE8BB-18E9-47EE-A1C3-07631FB739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6</TotalTime>
  <Pages>2</Pages>
  <Words>365</Words>
  <Characters>2146</Characters>
  <Application>Microsoft Office Word</Application>
  <DocSecurity>0</DocSecurity>
  <Lines>56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7</cp:revision>
  <cp:lastPrinted>2026-01-15T22:26:00Z</cp:lastPrinted>
  <dcterms:created xsi:type="dcterms:W3CDTF">2026-01-15T17:22:00Z</dcterms:created>
  <dcterms:modified xsi:type="dcterms:W3CDTF">2026-01-15T22:27:00Z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